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917" w:rsidRDefault="006B5917" w:rsidP="007E7D75">
      <w:pPr>
        <w:pStyle w:val="Style2"/>
        <w:widowControl/>
        <w:spacing w:before="187" w:line="288" w:lineRule="exact"/>
        <w:ind w:left="317"/>
        <w:jc w:val="center"/>
        <w:rPr>
          <w:rStyle w:val="FontStyle12"/>
        </w:rPr>
      </w:pPr>
      <w:r>
        <w:rPr>
          <w:rStyle w:val="FontStyle12"/>
        </w:rPr>
        <w:t>Сведения</w:t>
      </w:r>
    </w:p>
    <w:p w:rsidR="006B5917" w:rsidRDefault="006B5917" w:rsidP="007E7D75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rPr>
          <w:rStyle w:val="FontStyle12"/>
        </w:rPr>
      </w:pPr>
      <w:r>
        <w:rPr>
          <w:rStyle w:val="FontStyle12"/>
        </w:rPr>
        <w:t>о доходах, об имуществе и обязательствах имущественного характера государственных гражданских служащих Курской</w:t>
      </w:r>
      <w:r>
        <w:rPr>
          <w:rStyle w:val="FontStyle12"/>
        </w:rPr>
        <w:br/>
        <w:t>области в Администрации Вишневского сельсовета Щигровского района Курской области</w:t>
      </w:r>
    </w:p>
    <w:p w:rsidR="006B5917" w:rsidRDefault="006B5917" w:rsidP="004E4BA3">
      <w:pPr>
        <w:pStyle w:val="Style4"/>
        <w:widowControl/>
        <w:spacing w:line="288" w:lineRule="exact"/>
        <w:ind w:right="3470"/>
        <w:jc w:val="left"/>
        <w:rPr>
          <w:rStyle w:val="FontStyle12"/>
        </w:rPr>
      </w:pPr>
      <w:r>
        <w:rPr>
          <w:rStyle w:val="FontStyle12"/>
        </w:rPr>
        <w:t xml:space="preserve">                 и членов их семей за период с 1 января 2015 года по 31 декабря 2015 года</w:t>
      </w:r>
    </w:p>
    <w:p w:rsidR="006B5917" w:rsidRDefault="006B5917" w:rsidP="007E7D75">
      <w:pPr>
        <w:widowControl/>
        <w:spacing w:after="298" w:line="1" w:lineRule="exact"/>
        <w:rPr>
          <w:sz w:val="2"/>
          <w:szCs w:val="2"/>
        </w:rPr>
      </w:pPr>
    </w:p>
    <w:tbl>
      <w:tblPr>
        <w:tblW w:w="15806" w:type="dxa"/>
        <w:tblInd w:w="-669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677"/>
        <w:gridCol w:w="2347"/>
        <w:gridCol w:w="1613"/>
        <w:gridCol w:w="1272"/>
        <w:gridCol w:w="1430"/>
        <w:gridCol w:w="898"/>
        <w:gridCol w:w="1445"/>
        <w:gridCol w:w="1262"/>
        <w:gridCol w:w="1070"/>
        <w:gridCol w:w="1445"/>
        <w:gridCol w:w="902"/>
        <w:gridCol w:w="1445"/>
      </w:tblGrid>
      <w:tr w:rsidR="006B5917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pStyle w:val="Style5"/>
              <w:widowControl/>
              <w:ind w:firstLine="5"/>
              <w:rPr>
                <w:rStyle w:val="FontStyle16"/>
              </w:rPr>
            </w:pPr>
            <w:r>
              <w:rPr>
                <w:rStyle w:val="FontStyle16"/>
              </w:rPr>
              <w:t>№ п/п</w:t>
            </w:r>
          </w:p>
        </w:tc>
        <w:tc>
          <w:tcPr>
            <w:tcW w:w="2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pStyle w:val="Style5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Фамилия, имя, отче</w:t>
            </w:r>
            <w:r>
              <w:rPr>
                <w:rStyle w:val="FontStyle16"/>
              </w:rPr>
              <w:softHyphen/>
              <w:t>ство депутата Собрания депутатов Вишневского сельсовета</w:t>
            </w:r>
          </w:p>
        </w:tc>
        <w:tc>
          <w:tcPr>
            <w:tcW w:w="16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pStyle w:val="Style6"/>
              <w:widowControl/>
              <w:spacing w:line="226" w:lineRule="exact"/>
              <w:rPr>
                <w:rStyle w:val="FontStyle16"/>
              </w:rPr>
            </w:pPr>
            <w:r>
              <w:rPr>
                <w:rStyle w:val="FontStyle16"/>
              </w:rPr>
              <w:t>Наименование должности го</w:t>
            </w:r>
            <w:r>
              <w:rPr>
                <w:rStyle w:val="FontStyle16"/>
              </w:rPr>
              <w:softHyphen/>
              <w:t>сударственно</w:t>
            </w:r>
            <w:r>
              <w:rPr>
                <w:rStyle w:val="FontStyle16"/>
              </w:rPr>
              <w:softHyphen/>
              <w:t>го гражданско</w:t>
            </w:r>
            <w:r>
              <w:rPr>
                <w:rStyle w:val="FontStyle16"/>
              </w:rPr>
              <w:softHyphen/>
              <w:t>го служащего Курской об</w:t>
            </w:r>
            <w:r>
              <w:rPr>
                <w:rStyle w:val="FontStyle16"/>
              </w:rPr>
              <w:softHyphen/>
              <w:t>ласти, пред</w:t>
            </w:r>
            <w:r>
              <w:rPr>
                <w:rStyle w:val="FontStyle16"/>
              </w:rPr>
              <w:softHyphen/>
              <w:t>ставившего сведения</w:t>
            </w: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Деклариро</w:t>
            </w:r>
            <w:r>
              <w:rPr>
                <w:rStyle w:val="FontStyle16"/>
              </w:rPr>
              <w:softHyphen/>
              <w:t>ванный годовой доход за</w:t>
            </w:r>
          </w:p>
          <w:p w:rsidR="006B5917" w:rsidRDefault="006B5917" w:rsidP="00974637">
            <w:pPr>
              <w:pStyle w:val="Style5"/>
              <w:widowControl/>
              <w:spacing w:line="250" w:lineRule="exact"/>
              <w:jc w:val="center"/>
              <w:rPr>
                <w:rStyle w:val="FontStyle16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Style w:val="FontStyle16"/>
                </w:rPr>
                <w:t>2015 г</w:t>
              </w:r>
            </w:smartTag>
            <w:r>
              <w:rPr>
                <w:rStyle w:val="FontStyle16"/>
              </w:rPr>
              <w:t>. (руб.)</w:t>
            </w:r>
          </w:p>
        </w:tc>
        <w:tc>
          <w:tcPr>
            <w:tcW w:w="610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pStyle w:val="Style6"/>
              <w:widowControl/>
              <w:spacing w:line="250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 и транспорт</w:t>
            </w:r>
            <w:r>
              <w:rPr>
                <w:rStyle w:val="FontStyle16"/>
              </w:rPr>
              <w:softHyphen/>
              <w:t>ных средств, принадлежащих на праве собственности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pStyle w:val="Style6"/>
              <w:widowControl/>
              <w:spacing w:line="254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имущества, находящихся в пользо</w:t>
            </w:r>
            <w:r>
              <w:rPr>
                <w:rStyle w:val="FontStyle16"/>
              </w:rPr>
              <w:softHyphen/>
              <w:t>вании</w:t>
            </w:r>
          </w:p>
        </w:tc>
      </w:tr>
      <w:tr w:rsidR="006B5917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17" w:rsidRDefault="006B591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17" w:rsidRDefault="006B591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17" w:rsidRDefault="006B591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17" w:rsidRDefault="006B591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widowControl/>
              <w:rPr>
                <w:rStyle w:val="FontStyle16"/>
              </w:rPr>
            </w:pPr>
          </w:p>
          <w:p w:rsidR="006B5917" w:rsidRDefault="006B5917">
            <w:pPr>
              <w:widowControl/>
              <w:rPr>
                <w:rStyle w:val="FontStyle16"/>
              </w:rPr>
            </w:pPr>
          </w:p>
          <w:p w:rsidR="006B5917" w:rsidRDefault="006B5917">
            <w:pPr>
              <w:widowControl/>
              <w:rPr>
                <w:rStyle w:val="FontStyle16"/>
              </w:rPr>
            </w:pPr>
          </w:p>
          <w:p w:rsidR="006B5917" w:rsidRDefault="006B5917">
            <w:pPr>
              <w:widowControl/>
              <w:rPr>
                <w:rStyle w:val="FontStyle16"/>
              </w:rPr>
            </w:pPr>
          </w:p>
          <w:p w:rsidR="006B5917" w:rsidRDefault="006B5917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недвижимого имущества</w:t>
            </w:r>
          </w:p>
        </w:tc>
        <w:tc>
          <w:tcPr>
            <w:tcW w:w="8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 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</w:t>
            </w:r>
            <w:r>
              <w:rPr>
                <w:rStyle w:val="FontStyle16"/>
              </w:rPr>
              <w:softHyphen/>
              <w:t>ния</w:t>
            </w:r>
          </w:p>
        </w:tc>
        <w:tc>
          <w:tcPr>
            <w:tcW w:w="2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pStyle w:val="Style6"/>
              <w:widowControl/>
              <w:spacing w:line="254" w:lineRule="exact"/>
              <w:ind w:left="331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Транспортные средства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</w:t>
            </w:r>
            <w:r>
              <w:rPr>
                <w:rStyle w:val="FontStyle16"/>
              </w:rPr>
              <w:softHyphen/>
              <w:t>сти</w:t>
            </w:r>
          </w:p>
        </w:tc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расположения</w:t>
            </w:r>
          </w:p>
        </w:tc>
      </w:tr>
      <w:tr w:rsidR="006B5917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17" w:rsidRDefault="006B591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17" w:rsidRDefault="006B591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17" w:rsidRDefault="006B591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17" w:rsidRDefault="006B591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17" w:rsidRDefault="006B591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8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17" w:rsidRDefault="006B591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17" w:rsidRDefault="006B591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widowControl/>
              <w:rPr>
                <w:rStyle w:val="FontStyle16"/>
              </w:rPr>
            </w:pPr>
          </w:p>
          <w:p w:rsidR="006B5917" w:rsidRDefault="006B5917">
            <w:pPr>
              <w:widowControl/>
              <w:rPr>
                <w:rStyle w:val="FontStyle16"/>
              </w:rPr>
            </w:pPr>
          </w:p>
          <w:p w:rsidR="006B5917" w:rsidRDefault="006B5917">
            <w:pPr>
              <w:widowControl/>
              <w:rPr>
                <w:rStyle w:val="FontStyle16"/>
              </w:rPr>
            </w:pPr>
          </w:p>
          <w:p w:rsidR="006B5917" w:rsidRDefault="006B5917">
            <w:pPr>
              <w:widowControl/>
              <w:rPr>
                <w:rStyle w:val="FontStyle16"/>
              </w:rPr>
            </w:pPr>
          </w:p>
          <w:p w:rsidR="006B5917" w:rsidRDefault="006B5917">
            <w:pPr>
              <w:widowControl/>
              <w:rPr>
                <w:rStyle w:val="FontStyle16"/>
              </w:rPr>
            </w:pPr>
          </w:p>
          <w:p w:rsidR="006B5917" w:rsidRDefault="006B5917">
            <w:pPr>
              <w:widowControl/>
              <w:rPr>
                <w:rStyle w:val="FontStyle16"/>
              </w:rPr>
            </w:pPr>
          </w:p>
          <w:p w:rsidR="006B5917" w:rsidRDefault="006B5917">
            <w:pPr>
              <w:pStyle w:val="Style8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ВИД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марка</w:t>
            </w:r>
          </w:p>
          <w:p w:rsidR="006B5917" w:rsidRDefault="006B5917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6B5917" w:rsidRDefault="006B5917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6B5917" w:rsidRDefault="006B5917">
            <w:pPr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17" w:rsidRDefault="006B591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9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17" w:rsidRDefault="006B591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17" w:rsidRDefault="006B5917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</w:tr>
      <w:tr w:rsidR="006B5917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1.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Артемова Галина Леонидовна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pStyle w:val="Style7"/>
              <w:widowControl/>
              <w:tabs>
                <w:tab w:val="left" w:leader="dot" w:pos="1181"/>
              </w:tabs>
              <w:rPr>
                <w:rStyle w:val="FontStyle15"/>
              </w:rPr>
            </w:pPr>
            <w:r>
              <w:rPr>
                <w:rStyle w:val="FontStyle15"/>
              </w:rPr>
              <w:t>Депутат Собрания депутатов Вишневского сельсовета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121000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pStyle w:val="Style7"/>
              <w:widowControl/>
              <w:spacing w:line="230" w:lineRule="exact"/>
              <w:rPr>
                <w:rStyle w:val="FontStyle1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Pr="004D10B1" w:rsidRDefault="006B5917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Квартира (общая долевая собственность)</w:t>
            </w:r>
          </w:p>
          <w:p w:rsidR="006B5917" w:rsidRDefault="006B5917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47.1</w:t>
            </w:r>
          </w:p>
          <w:p w:rsidR="006B5917" w:rsidRDefault="006B5917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6B5917" w:rsidRDefault="006B5917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6B5917" w:rsidRDefault="006B5917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917" w:rsidRDefault="006B591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</w:tr>
      <w:tr w:rsidR="006B5917" w:rsidTr="00974637">
        <w:trPr>
          <w:trHeight w:val="873"/>
        </w:trPr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917" w:rsidRDefault="006B5917">
            <w:pPr>
              <w:widowControl/>
              <w:autoSpaceDE/>
              <w:autoSpaceDN/>
              <w:adjustRightInd/>
              <w:rPr>
                <w:rStyle w:val="FontStyle15"/>
              </w:rPr>
            </w:pP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917" w:rsidRDefault="006B5917">
            <w:pPr>
              <w:widowControl/>
              <w:rPr>
                <w:rStyle w:val="FontStyle15"/>
              </w:rPr>
            </w:pPr>
          </w:p>
          <w:p w:rsidR="006B5917" w:rsidRDefault="006B5917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супруг</w:t>
            </w:r>
          </w:p>
          <w:p w:rsidR="006B5917" w:rsidRDefault="006B5917">
            <w:pPr>
              <w:widowControl/>
              <w:rPr>
                <w:rStyle w:val="FontStyle15"/>
              </w:rPr>
            </w:pPr>
          </w:p>
          <w:p w:rsidR="006B5917" w:rsidRDefault="006B5917" w:rsidP="00A54D9E">
            <w:pPr>
              <w:pStyle w:val="Style9"/>
              <w:rPr>
                <w:rStyle w:val="FontStyle15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917" w:rsidRDefault="006B5917">
            <w:pPr>
              <w:pStyle w:val="Style10"/>
              <w:widowControl/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917" w:rsidRDefault="006B5917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6B5917" w:rsidRDefault="006B5917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102000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917" w:rsidRDefault="006B5917" w:rsidP="00994E0B">
            <w:pPr>
              <w:pStyle w:val="Style7"/>
              <w:rPr>
                <w:rStyle w:val="FontStyle15"/>
              </w:rPr>
            </w:pPr>
            <w:r>
              <w:rPr>
                <w:rStyle w:val="FontStyle15"/>
              </w:rPr>
              <w:t>Земельный участок (аренда)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917" w:rsidRDefault="006B591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16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917" w:rsidRDefault="006B591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917" w:rsidRDefault="006B5917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917" w:rsidRDefault="006B5917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917" w:rsidRDefault="006B5917" w:rsidP="00B4559C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Квартира (общая долевая собственность)</w:t>
            </w:r>
          </w:p>
          <w:p w:rsidR="006B5917" w:rsidRDefault="006B5917" w:rsidP="00B4559C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Гараж</w:t>
            </w:r>
          </w:p>
          <w:p w:rsidR="006B5917" w:rsidRDefault="006B5917" w:rsidP="00B4559C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917" w:rsidRDefault="006B5917" w:rsidP="00B4559C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47.1</w:t>
            </w:r>
          </w:p>
          <w:p w:rsidR="006B5917" w:rsidRDefault="006B5917" w:rsidP="00B4559C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6B5917" w:rsidRDefault="006B5917" w:rsidP="00B4559C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16</w:t>
            </w:r>
          </w:p>
          <w:p w:rsidR="006B5917" w:rsidRDefault="006B5917" w:rsidP="00B4559C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6B5917" w:rsidRDefault="006B5917" w:rsidP="00B4559C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5917" w:rsidRDefault="006B591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</w:tr>
    </w:tbl>
    <w:p w:rsidR="006B5917" w:rsidRDefault="006B5917" w:rsidP="007E7D75"/>
    <w:p w:rsidR="006B5917" w:rsidRDefault="006B5917"/>
    <w:sectPr w:rsidR="006B5917" w:rsidSect="007E7D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EA6"/>
    <w:rsid w:val="00002368"/>
    <w:rsid w:val="000036F3"/>
    <w:rsid w:val="00003B64"/>
    <w:rsid w:val="000041C1"/>
    <w:rsid w:val="00004DB8"/>
    <w:rsid w:val="00006A63"/>
    <w:rsid w:val="000110C3"/>
    <w:rsid w:val="00020247"/>
    <w:rsid w:val="0002126A"/>
    <w:rsid w:val="00022568"/>
    <w:rsid w:val="0002672C"/>
    <w:rsid w:val="00031198"/>
    <w:rsid w:val="000374F8"/>
    <w:rsid w:val="000452B2"/>
    <w:rsid w:val="00047004"/>
    <w:rsid w:val="00047A07"/>
    <w:rsid w:val="00047AEF"/>
    <w:rsid w:val="0005096E"/>
    <w:rsid w:val="00052A8D"/>
    <w:rsid w:val="00055C86"/>
    <w:rsid w:val="00057A2A"/>
    <w:rsid w:val="000751D1"/>
    <w:rsid w:val="00075D30"/>
    <w:rsid w:val="00077BE2"/>
    <w:rsid w:val="000857F5"/>
    <w:rsid w:val="00085AE7"/>
    <w:rsid w:val="0009060E"/>
    <w:rsid w:val="00093B8B"/>
    <w:rsid w:val="00094309"/>
    <w:rsid w:val="000A14D7"/>
    <w:rsid w:val="000A3219"/>
    <w:rsid w:val="000B085A"/>
    <w:rsid w:val="000B6605"/>
    <w:rsid w:val="000C0701"/>
    <w:rsid w:val="000C0E5A"/>
    <w:rsid w:val="000C12A1"/>
    <w:rsid w:val="000C1BBF"/>
    <w:rsid w:val="000C465D"/>
    <w:rsid w:val="000C6126"/>
    <w:rsid w:val="000C629B"/>
    <w:rsid w:val="000D006B"/>
    <w:rsid w:val="000D00C6"/>
    <w:rsid w:val="000D33D7"/>
    <w:rsid w:val="000D3720"/>
    <w:rsid w:val="000D5C8D"/>
    <w:rsid w:val="000E04AA"/>
    <w:rsid w:val="000E153E"/>
    <w:rsid w:val="000E6DEA"/>
    <w:rsid w:val="000F3450"/>
    <w:rsid w:val="000F610C"/>
    <w:rsid w:val="000F61CE"/>
    <w:rsid w:val="000F6C46"/>
    <w:rsid w:val="00100C1F"/>
    <w:rsid w:val="0010273F"/>
    <w:rsid w:val="00104D29"/>
    <w:rsid w:val="00106867"/>
    <w:rsid w:val="00111550"/>
    <w:rsid w:val="00121766"/>
    <w:rsid w:val="00124421"/>
    <w:rsid w:val="00124C66"/>
    <w:rsid w:val="001260FD"/>
    <w:rsid w:val="0012693F"/>
    <w:rsid w:val="00130874"/>
    <w:rsid w:val="0013568D"/>
    <w:rsid w:val="00135770"/>
    <w:rsid w:val="00144628"/>
    <w:rsid w:val="001465B6"/>
    <w:rsid w:val="00150B50"/>
    <w:rsid w:val="00156B9F"/>
    <w:rsid w:val="0016665C"/>
    <w:rsid w:val="00174AB7"/>
    <w:rsid w:val="0017528F"/>
    <w:rsid w:val="00176B15"/>
    <w:rsid w:val="0018028F"/>
    <w:rsid w:val="001804AD"/>
    <w:rsid w:val="00182DE4"/>
    <w:rsid w:val="00184C64"/>
    <w:rsid w:val="00184D54"/>
    <w:rsid w:val="00191974"/>
    <w:rsid w:val="001A6613"/>
    <w:rsid w:val="001A6E2F"/>
    <w:rsid w:val="001B0C9B"/>
    <w:rsid w:val="001B5955"/>
    <w:rsid w:val="001C3A7A"/>
    <w:rsid w:val="001D430D"/>
    <w:rsid w:val="001D6018"/>
    <w:rsid w:val="001D67B1"/>
    <w:rsid w:val="001D717E"/>
    <w:rsid w:val="001E1E9E"/>
    <w:rsid w:val="001E7C3B"/>
    <w:rsid w:val="001F139D"/>
    <w:rsid w:val="001F4416"/>
    <w:rsid w:val="0020118E"/>
    <w:rsid w:val="00202C8D"/>
    <w:rsid w:val="0020410F"/>
    <w:rsid w:val="0020787E"/>
    <w:rsid w:val="00211119"/>
    <w:rsid w:val="00211CB1"/>
    <w:rsid w:val="00214C73"/>
    <w:rsid w:val="00226443"/>
    <w:rsid w:val="0022703F"/>
    <w:rsid w:val="00237B3E"/>
    <w:rsid w:val="00242A5F"/>
    <w:rsid w:val="00253BAB"/>
    <w:rsid w:val="002543C3"/>
    <w:rsid w:val="00257D78"/>
    <w:rsid w:val="00257E4A"/>
    <w:rsid w:val="002614F6"/>
    <w:rsid w:val="00261703"/>
    <w:rsid w:val="002657AA"/>
    <w:rsid w:val="00265FC6"/>
    <w:rsid w:val="00266A25"/>
    <w:rsid w:val="00272E3F"/>
    <w:rsid w:val="00273CD8"/>
    <w:rsid w:val="0027400D"/>
    <w:rsid w:val="00274103"/>
    <w:rsid w:val="00275D0E"/>
    <w:rsid w:val="00283BDB"/>
    <w:rsid w:val="002846C9"/>
    <w:rsid w:val="00287BBB"/>
    <w:rsid w:val="00291D7C"/>
    <w:rsid w:val="00292072"/>
    <w:rsid w:val="002943BE"/>
    <w:rsid w:val="002944C1"/>
    <w:rsid w:val="002A2A47"/>
    <w:rsid w:val="002A5B43"/>
    <w:rsid w:val="002B069D"/>
    <w:rsid w:val="002B2205"/>
    <w:rsid w:val="002B4150"/>
    <w:rsid w:val="002C167A"/>
    <w:rsid w:val="002C18C4"/>
    <w:rsid w:val="002D1C7E"/>
    <w:rsid w:val="002D66A2"/>
    <w:rsid w:val="002D794C"/>
    <w:rsid w:val="002D7B70"/>
    <w:rsid w:val="002E484E"/>
    <w:rsid w:val="002E5064"/>
    <w:rsid w:val="002E6BCA"/>
    <w:rsid w:val="002F0A39"/>
    <w:rsid w:val="002F594E"/>
    <w:rsid w:val="002F6C7A"/>
    <w:rsid w:val="002F7836"/>
    <w:rsid w:val="00300EDC"/>
    <w:rsid w:val="00300F75"/>
    <w:rsid w:val="00300F84"/>
    <w:rsid w:val="00301C47"/>
    <w:rsid w:val="00302171"/>
    <w:rsid w:val="0030298F"/>
    <w:rsid w:val="00307435"/>
    <w:rsid w:val="003117F5"/>
    <w:rsid w:val="00311E00"/>
    <w:rsid w:val="00313A1F"/>
    <w:rsid w:val="003217DC"/>
    <w:rsid w:val="00322BA5"/>
    <w:rsid w:val="00323577"/>
    <w:rsid w:val="003263E6"/>
    <w:rsid w:val="00327F83"/>
    <w:rsid w:val="00334218"/>
    <w:rsid w:val="003360F0"/>
    <w:rsid w:val="003413C9"/>
    <w:rsid w:val="00342D1C"/>
    <w:rsid w:val="00345E4B"/>
    <w:rsid w:val="003464B7"/>
    <w:rsid w:val="00346D2B"/>
    <w:rsid w:val="0034715C"/>
    <w:rsid w:val="00347B2D"/>
    <w:rsid w:val="0035445F"/>
    <w:rsid w:val="00355582"/>
    <w:rsid w:val="003603FD"/>
    <w:rsid w:val="0036166C"/>
    <w:rsid w:val="0036192C"/>
    <w:rsid w:val="003626B4"/>
    <w:rsid w:val="00365D4B"/>
    <w:rsid w:val="0037093F"/>
    <w:rsid w:val="00370985"/>
    <w:rsid w:val="0037243B"/>
    <w:rsid w:val="00381AF3"/>
    <w:rsid w:val="0038214E"/>
    <w:rsid w:val="00395485"/>
    <w:rsid w:val="003A24CD"/>
    <w:rsid w:val="003A269A"/>
    <w:rsid w:val="003A3718"/>
    <w:rsid w:val="003A5647"/>
    <w:rsid w:val="003A5FEC"/>
    <w:rsid w:val="003A74CB"/>
    <w:rsid w:val="003A7BAE"/>
    <w:rsid w:val="003B4E3C"/>
    <w:rsid w:val="003B6C6B"/>
    <w:rsid w:val="003C3620"/>
    <w:rsid w:val="003C3660"/>
    <w:rsid w:val="003C63E8"/>
    <w:rsid w:val="003C68B5"/>
    <w:rsid w:val="003C7959"/>
    <w:rsid w:val="003D2803"/>
    <w:rsid w:val="003D2F60"/>
    <w:rsid w:val="003D7F13"/>
    <w:rsid w:val="003E3C82"/>
    <w:rsid w:val="003E45AE"/>
    <w:rsid w:val="003E609A"/>
    <w:rsid w:val="003E6B4A"/>
    <w:rsid w:val="003E6FBD"/>
    <w:rsid w:val="003E73CF"/>
    <w:rsid w:val="003F1908"/>
    <w:rsid w:val="003F70E7"/>
    <w:rsid w:val="00402DB6"/>
    <w:rsid w:val="0040547A"/>
    <w:rsid w:val="004060A0"/>
    <w:rsid w:val="004159E6"/>
    <w:rsid w:val="0041681A"/>
    <w:rsid w:val="00417DDF"/>
    <w:rsid w:val="004243F6"/>
    <w:rsid w:val="00427B84"/>
    <w:rsid w:val="0043018F"/>
    <w:rsid w:val="004360D3"/>
    <w:rsid w:val="0043768E"/>
    <w:rsid w:val="004462FC"/>
    <w:rsid w:val="00447184"/>
    <w:rsid w:val="00447F1F"/>
    <w:rsid w:val="00454903"/>
    <w:rsid w:val="00455099"/>
    <w:rsid w:val="00456983"/>
    <w:rsid w:val="00457191"/>
    <w:rsid w:val="004578BD"/>
    <w:rsid w:val="00472A71"/>
    <w:rsid w:val="00473007"/>
    <w:rsid w:val="00483756"/>
    <w:rsid w:val="00493E89"/>
    <w:rsid w:val="00497D96"/>
    <w:rsid w:val="004A1586"/>
    <w:rsid w:val="004A3127"/>
    <w:rsid w:val="004A3F3F"/>
    <w:rsid w:val="004A731B"/>
    <w:rsid w:val="004B0FAC"/>
    <w:rsid w:val="004B29A3"/>
    <w:rsid w:val="004B361C"/>
    <w:rsid w:val="004B60B4"/>
    <w:rsid w:val="004B69E3"/>
    <w:rsid w:val="004B7A01"/>
    <w:rsid w:val="004B7E1E"/>
    <w:rsid w:val="004C509F"/>
    <w:rsid w:val="004D10B1"/>
    <w:rsid w:val="004D5582"/>
    <w:rsid w:val="004D5E0E"/>
    <w:rsid w:val="004E0DB8"/>
    <w:rsid w:val="004E1774"/>
    <w:rsid w:val="004E4BA3"/>
    <w:rsid w:val="004F4D3B"/>
    <w:rsid w:val="00500EBC"/>
    <w:rsid w:val="0050219D"/>
    <w:rsid w:val="005059B8"/>
    <w:rsid w:val="00511AAC"/>
    <w:rsid w:val="00511EEA"/>
    <w:rsid w:val="00511F58"/>
    <w:rsid w:val="0051469D"/>
    <w:rsid w:val="00521A08"/>
    <w:rsid w:val="005256B6"/>
    <w:rsid w:val="005273A5"/>
    <w:rsid w:val="005313CA"/>
    <w:rsid w:val="00533098"/>
    <w:rsid w:val="0053390E"/>
    <w:rsid w:val="0053468D"/>
    <w:rsid w:val="005379F9"/>
    <w:rsid w:val="0054089D"/>
    <w:rsid w:val="00547408"/>
    <w:rsid w:val="0056328C"/>
    <w:rsid w:val="00565037"/>
    <w:rsid w:val="00565362"/>
    <w:rsid w:val="00570E0E"/>
    <w:rsid w:val="00571542"/>
    <w:rsid w:val="00574E5A"/>
    <w:rsid w:val="00581DAC"/>
    <w:rsid w:val="005848A3"/>
    <w:rsid w:val="0058621A"/>
    <w:rsid w:val="00586E7B"/>
    <w:rsid w:val="00594DD2"/>
    <w:rsid w:val="00596FAF"/>
    <w:rsid w:val="005979FA"/>
    <w:rsid w:val="005A0E15"/>
    <w:rsid w:val="005A0FB0"/>
    <w:rsid w:val="005A3416"/>
    <w:rsid w:val="005A45B7"/>
    <w:rsid w:val="005B57D8"/>
    <w:rsid w:val="005B7AFE"/>
    <w:rsid w:val="005C221F"/>
    <w:rsid w:val="005C5F8E"/>
    <w:rsid w:val="005C7142"/>
    <w:rsid w:val="005C7645"/>
    <w:rsid w:val="005D17A5"/>
    <w:rsid w:val="005D204C"/>
    <w:rsid w:val="005D2CF2"/>
    <w:rsid w:val="005D4421"/>
    <w:rsid w:val="005D4DBB"/>
    <w:rsid w:val="005D545A"/>
    <w:rsid w:val="005D750F"/>
    <w:rsid w:val="005E2F5A"/>
    <w:rsid w:val="005E3112"/>
    <w:rsid w:val="005E3C0B"/>
    <w:rsid w:val="005E4814"/>
    <w:rsid w:val="005F4F29"/>
    <w:rsid w:val="005F5DAA"/>
    <w:rsid w:val="005F5F30"/>
    <w:rsid w:val="005F7317"/>
    <w:rsid w:val="006015BA"/>
    <w:rsid w:val="00604C55"/>
    <w:rsid w:val="00607FF1"/>
    <w:rsid w:val="00610120"/>
    <w:rsid w:val="00611BBB"/>
    <w:rsid w:val="00613BFE"/>
    <w:rsid w:val="006140AC"/>
    <w:rsid w:val="00614E6B"/>
    <w:rsid w:val="006175CD"/>
    <w:rsid w:val="0061766D"/>
    <w:rsid w:val="0061785E"/>
    <w:rsid w:val="00620AFC"/>
    <w:rsid w:val="00622BC3"/>
    <w:rsid w:val="00626707"/>
    <w:rsid w:val="00626C2B"/>
    <w:rsid w:val="006417BF"/>
    <w:rsid w:val="00644F2F"/>
    <w:rsid w:val="006466FA"/>
    <w:rsid w:val="006512CF"/>
    <w:rsid w:val="00651D50"/>
    <w:rsid w:val="00652231"/>
    <w:rsid w:val="00653E4F"/>
    <w:rsid w:val="00657D1E"/>
    <w:rsid w:val="0066614D"/>
    <w:rsid w:val="00666516"/>
    <w:rsid w:val="006677B1"/>
    <w:rsid w:val="006678B9"/>
    <w:rsid w:val="006702DF"/>
    <w:rsid w:val="006748FF"/>
    <w:rsid w:val="00674960"/>
    <w:rsid w:val="00674A92"/>
    <w:rsid w:val="00675DF3"/>
    <w:rsid w:val="00681AA0"/>
    <w:rsid w:val="0068496D"/>
    <w:rsid w:val="00687648"/>
    <w:rsid w:val="00694D22"/>
    <w:rsid w:val="0069759C"/>
    <w:rsid w:val="006978F7"/>
    <w:rsid w:val="00697910"/>
    <w:rsid w:val="006A0FA3"/>
    <w:rsid w:val="006A19E3"/>
    <w:rsid w:val="006A1A51"/>
    <w:rsid w:val="006A42D7"/>
    <w:rsid w:val="006A76E0"/>
    <w:rsid w:val="006B44F9"/>
    <w:rsid w:val="006B5917"/>
    <w:rsid w:val="006C0898"/>
    <w:rsid w:val="006C7072"/>
    <w:rsid w:val="006D03FA"/>
    <w:rsid w:val="006D4E00"/>
    <w:rsid w:val="006E12E8"/>
    <w:rsid w:val="006E167E"/>
    <w:rsid w:val="006E525B"/>
    <w:rsid w:val="006E6B8B"/>
    <w:rsid w:val="006F0FB0"/>
    <w:rsid w:val="006F3561"/>
    <w:rsid w:val="006F35AF"/>
    <w:rsid w:val="006F4EA6"/>
    <w:rsid w:val="007028B1"/>
    <w:rsid w:val="0070677A"/>
    <w:rsid w:val="00710743"/>
    <w:rsid w:val="00714CB3"/>
    <w:rsid w:val="00721341"/>
    <w:rsid w:val="00721692"/>
    <w:rsid w:val="00723811"/>
    <w:rsid w:val="007273AA"/>
    <w:rsid w:val="00730547"/>
    <w:rsid w:val="00736B3D"/>
    <w:rsid w:val="00740786"/>
    <w:rsid w:val="00740A15"/>
    <w:rsid w:val="00743215"/>
    <w:rsid w:val="00743C94"/>
    <w:rsid w:val="0074466A"/>
    <w:rsid w:val="00744BD9"/>
    <w:rsid w:val="0074763E"/>
    <w:rsid w:val="00751D0C"/>
    <w:rsid w:val="00753B3D"/>
    <w:rsid w:val="00753BCC"/>
    <w:rsid w:val="00754CE1"/>
    <w:rsid w:val="00760BB2"/>
    <w:rsid w:val="00760E4C"/>
    <w:rsid w:val="00762E08"/>
    <w:rsid w:val="00764822"/>
    <w:rsid w:val="00764B48"/>
    <w:rsid w:val="00764C34"/>
    <w:rsid w:val="007657E6"/>
    <w:rsid w:val="00766927"/>
    <w:rsid w:val="007669A3"/>
    <w:rsid w:val="00767E94"/>
    <w:rsid w:val="007778E5"/>
    <w:rsid w:val="00781557"/>
    <w:rsid w:val="0078352C"/>
    <w:rsid w:val="007A4E9A"/>
    <w:rsid w:val="007A61DF"/>
    <w:rsid w:val="007B0A3E"/>
    <w:rsid w:val="007B3B6C"/>
    <w:rsid w:val="007B7EC1"/>
    <w:rsid w:val="007C0E52"/>
    <w:rsid w:val="007C1C50"/>
    <w:rsid w:val="007C466E"/>
    <w:rsid w:val="007C5001"/>
    <w:rsid w:val="007D14BA"/>
    <w:rsid w:val="007D2669"/>
    <w:rsid w:val="007D6717"/>
    <w:rsid w:val="007E0EAC"/>
    <w:rsid w:val="007E4346"/>
    <w:rsid w:val="007E4EF3"/>
    <w:rsid w:val="007E7D75"/>
    <w:rsid w:val="007F2F65"/>
    <w:rsid w:val="007F34A6"/>
    <w:rsid w:val="007F36B5"/>
    <w:rsid w:val="007F4488"/>
    <w:rsid w:val="007F5D7D"/>
    <w:rsid w:val="007F6AC8"/>
    <w:rsid w:val="00800D69"/>
    <w:rsid w:val="00804685"/>
    <w:rsid w:val="0081334E"/>
    <w:rsid w:val="008150DA"/>
    <w:rsid w:val="008209E4"/>
    <w:rsid w:val="00822662"/>
    <w:rsid w:val="00824A5C"/>
    <w:rsid w:val="0083266A"/>
    <w:rsid w:val="00834383"/>
    <w:rsid w:val="00835726"/>
    <w:rsid w:val="00837DE7"/>
    <w:rsid w:val="00841F5D"/>
    <w:rsid w:val="00842504"/>
    <w:rsid w:val="008550D1"/>
    <w:rsid w:val="00856E99"/>
    <w:rsid w:val="00861D7E"/>
    <w:rsid w:val="008628C5"/>
    <w:rsid w:val="00863CA1"/>
    <w:rsid w:val="00867422"/>
    <w:rsid w:val="00867451"/>
    <w:rsid w:val="008721EC"/>
    <w:rsid w:val="00874DF9"/>
    <w:rsid w:val="00877E9C"/>
    <w:rsid w:val="00881017"/>
    <w:rsid w:val="00884A5F"/>
    <w:rsid w:val="008852F0"/>
    <w:rsid w:val="00886019"/>
    <w:rsid w:val="00887492"/>
    <w:rsid w:val="00894BB8"/>
    <w:rsid w:val="00895712"/>
    <w:rsid w:val="00895CC0"/>
    <w:rsid w:val="008978B2"/>
    <w:rsid w:val="008A1425"/>
    <w:rsid w:val="008A26C5"/>
    <w:rsid w:val="008B000A"/>
    <w:rsid w:val="008B4DF0"/>
    <w:rsid w:val="008B5047"/>
    <w:rsid w:val="008B5889"/>
    <w:rsid w:val="008C2A84"/>
    <w:rsid w:val="008C3297"/>
    <w:rsid w:val="008C5D4B"/>
    <w:rsid w:val="008D2D5B"/>
    <w:rsid w:val="008E21A7"/>
    <w:rsid w:val="008E5092"/>
    <w:rsid w:val="008E6BE2"/>
    <w:rsid w:val="008E74B1"/>
    <w:rsid w:val="008F31D9"/>
    <w:rsid w:val="008F7185"/>
    <w:rsid w:val="00901CD3"/>
    <w:rsid w:val="00901DD7"/>
    <w:rsid w:val="009027EF"/>
    <w:rsid w:val="009059CB"/>
    <w:rsid w:val="009104D0"/>
    <w:rsid w:val="00911C58"/>
    <w:rsid w:val="00913B01"/>
    <w:rsid w:val="009140C9"/>
    <w:rsid w:val="0091590A"/>
    <w:rsid w:val="0092418F"/>
    <w:rsid w:val="00926185"/>
    <w:rsid w:val="00927D60"/>
    <w:rsid w:val="00935177"/>
    <w:rsid w:val="00937BD7"/>
    <w:rsid w:val="009500CF"/>
    <w:rsid w:val="00954DDE"/>
    <w:rsid w:val="00954FC8"/>
    <w:rsid w:val="009618AF"/>
    <w:rsid w:val="009635DF"/>
    <w:rsid w:val="00964B5F"/>
    <w:rsid w:val="00965214"/>
    <w:rsid w:val="00974637"/>
    <w:rsid w:val="00994E0B"/>
    <w:rsid w:val="009A277C"/>
    <w:rsid w:val="009A41FC"/>
    <w:rsid w:val="009A67ED"/>
    <w:rsid w:val="009B421D"/>
    <w:rsid w:val="009B4D3A"/>
    <w:rsid w:val="009B5580"/>
    <w:rsid w:val="009C49D1"/>
    <w:rsid w:val="009C642C"/>
    <w:rsid w:val="009C6C1E"/>
    <w:rsid w:val="009D3D1D"/>
    <w:rsid w:val="009D42B6"/>
    <w:rsid w:val="009D572C"/>
    <w:rsid w:val="009D57D5"/>
    <w:rsid w:val="009E0077"/>
    <w:rsid w:val="009E093C"/>
    <w:rsid w:val="009E283D"/>
    <w:rsid w:val="009E3330"/>
    <w:rsid w:val="009E49BA"/>
    <w:rsid w:val="009F106B"/>
    <w:rsid w:val="009F2DB3"/>
    <w:rsid w:val="009F64E2"/>
    <w:rsid w:val="00A00489"/>
    <w:rsid w:val="00A0285F"/>
    <w:rsid w:val="00A0409F"/>
    <w:rsid w:val="00A042D7"/>
    <w:rsid w:val="00A12940"/>
    <w:rsid w:val="00A1421F"/>
    <w:rsid w:val="00A30635"/>
    <w:rsid w:val="00A31E10"/>
    <w:rsid w:val="00A369FC"/>
    <w:rsid w:val="00A421E0"/>
    <w:rsid w:val="00A5003E"/>
    <w:rsid w:val="00A50643"/>
    <w:rsid w:val="00A54103"/>
    <w:rsid w:val="00A54D9E"/>
    <w:rsid w:val="00A572BC"/>
    <w:rsid w:val="00A604AC"/>
    <w:rsid w:val="00A656FA"/>
    <w:rsid w:val="00A6613A"/>
    <w:rsid w:val="00A67FA6"/>
    <w:rsid w:val="00A71582"/>
    <w:rsid w:val="00A71C3D"/>
    <w:rsid w:val="00A741A4"/>
    <w:rsid w:val="00A7481A"/>
    <w:rsid w:val="00A80353"/>
    <w:rsid w:val="00A82408"/>
    <w:rsid w:val="00A84030"/>
    <w:rsid w:val="00A90B24"/>
    <w:rsid w:val="00A9460D"/>
    <w:rsid w:val="00A953C2"/>
    <w:rsid w:val="00A95CDE"/>
    <w:rsid w:val="00A96462"/>
    <w:rsid w:val="00AA1432"/>
    <w:rsid w:val="00AA14F4"/>
    <w:rsid w:val="00AA1C57"/>
    <w:rsid w:val="00AA3705"/>
    <w:rsid w:val="00AA4BBE"/>
    <w:rsid w:val="00AA4BFF"/>
    <w:rsid w:val="00AA7F7E"/>
    <w:rsid w:val="00AB269E"/>
    <w:rsid w:val="00AB59D1"/>
    <w:rsid w:val="00AB5A9C"/>
    <w:rsid w:val="00AB7843"/>
    <w:rsid w:val="00AD6BE8"/>
    <w:rsid w:val="00AE061C"/>
    <w:rsid w:val="00AE076F"/>
    <w:rsid w:val="00AE1BB4"/>
    <w:rsid w:val="00AE767E"/>
    <w:rsid w:val="00AF2A40"/>
    <w:rsid w:val="00AF2E59"/>
    <w:rsid w:val="00AF3FB5"/>
    <w:rsid w:val="00AF41BD"/>
    <w:rsid w:val="00AF5990"/>
    <w:rsid w:val="00AF5AC4"/>
    <w:rsid w:val="00B01586"/>
    <w:rsid w:val="00B16AA0"/>
    <w:rsid w:val="00B177E3"/>
    <w:rsid w:val="00B20E54"/>
    <w:rsid w:val="00B211C0"/>
    <w:rsid w:val="00B213E4"/>
    <w:rsid w:val="00B21E46"/>
    <w:rsid w:val="00B2409E"/>
    <w:rsid w:val="00B2436E"/>
    <w:rsid w:val="00B272C2"/>
    <w:rsid w:val="00B40908"/>
    <w:rsid w:val="00B40C3D"/>
    <w:rsid w:val="00B41707"/>
    <w:rsid w:val="00B45310"/>
    <w:rsid w:val="00B45580"/>
    <w:rsid w:val="00B4559C"/>
    <w:rsid w:val="00B45BE8"/>
    <w:rsid w:val="00B473B6"/>
    <w:rsid w:val="00B50F14"/>
    <w:rsid w:val="00B60BAC"/>
    <w:rsid w:val="00B669E5"/>
    <w:rsid w:val="00B6729C"/>
    <w:rsid w:val="00B74421"/>
    <w:rsid w:val="00B75997"/>
    <w:rsid w:val="00B766E4"/>
    <w:rsid w:val="00B80796"/>
    <w:rsid w:val="00B80864"/>
    <w:rsid w:val="00B85233"/>
    <w:rsid w:val="00B856AD"/>
    <w:rsid w:val="00B86B68"/>
    <w:rsid w:val="00B9385C"/>
    <w:rsid w:val="00BA2AAB"/>
    <w:rsid w:val="00BA2FF6"/>
    <w:rsid w:val="00BA348C"/>
    <w:rsid w:val="00BA5EA2"/>
    <w:rsid w:val="00BA7D50"/>
    <w:rsid w:val="00BB3FD1"/>
    <w:rsid w:val="00BB617E"/>
    <w:rsid w:val="00BB65D3"/>
    <w:rsid w:val="00BC2600"/>
    <w:rsid w:val="00BC3FC5"/>
    <w:rsid w:val="00BD3469"/>
    <w:rsid w:val="00BE3FE3"/>
    <w:rsid w:val="00BE40E7"/>
    <w:rsid w:val="00BF217B"/>
    <w:rsid w:val="00C0090B"/>
    <w:rsid w:val="00C00B04"/>
    <w:rsid w:val="00C0277D"/>
    <w:rsid w:val="00C03078"/>
    <w:rsid w:val="00C03787"/>
    <w:rsid w:val="00C05BBE"/>
    <w:rsid w:val="00C05D71"/>
    <w:rsid w:val="00C10887"/>
    <w:rsid w:val="00C11B2F"/>
    <w:rsid w:val="00C15C18"/>
    <w:rsid w:val="00C15CCE"/>
    <w:rsid w:val="00C202CE"/>
    <w:rsid w:val="00C20A3A"/>
    <w:rsid w:val="00C21200"/>
    <w:rsid w:val="00C23FB9"/>
    <w:rsid w:val="00C245D8"/>
    <w:rsid w:val="00C26639"/>
    <w:rsid w:val="00C26CB0"/>
    <w:rsid w:val="00C27FF5"/>
    <w:rsid w:val="00C31960"/>
    <w:rsid w:val="00C33D70"/>
    <w:rsid w:val="00C34FD8"/>
    <w:rsid w:val="00C367D9"/>
    <w:rsid w:val="00C53025"/>
    <w:rsid w:val="00C56464"/>
    <w:rsid w:val="00C65683"/>
    <w:rsid w:val="00C656C5"/>
    <w:rsid w:val="00C65B76"/>
    <w:rsid w:val="00C67918"/>
    <w:rsid w:val="00C71866"/>
    <w:rsid w:val="00C736F0"/>
    <w:rsid w:val="00C746FA"/>
    <w:rsid w:val="00C74DEE"/>
    <w:rsid w:val="00C758CF"/>
    <w:rsid w:val="00C80076"/>
    <w:rsid w:val="00C816B8"/>
    <w:rsid w:val="00C860D4"/>
    <w:rsid w:val="00C86692"/>
    <w:rsid w:val="00C87185"/>
    <w:rsid w:val="00C91EEF"/>
    <w:rsid w:val="00C926A3"/>
    <w:rsid w:val="00C95148"/>
    <w:rsid w:val="00CA02AC"/>
    <w:rsid w:val="00CA2442"/>
    <w:rsid w:val="00CA2781"/>
    <w:rsid w:val="00CA51FC"/>
    <w:rsid w:val="00CA5BE2"/>
    <w:rsid w:val="00CB08D8"/>
    <w:rsid w:val="00CB0ABB"/>
    <w:rsid w:val="00CB20E1"/>
    <w:rsid w:val="00CB2E20"/>
    <w:rsid w:val="00CB5AFC"/>
    <w:rsid w:val="00CB753C"/>
    <w:rsid w:val="00CC28A4"/>
    <w:rsid w:val="00CC5813"/>
    <w:rsid w:val="00CD116C"/>
    <w:rsid w:val="00CE250E"/>
    <w:rsid w:val="00CE34C1"/>
    <w:rsid w:val="00CE4227"/>
    <w:rsid w:val="00CE466D"/>
    <w:rsid w:val="00CE5EF5"/>
    <w:rsid w:val="00CF0D5F"/>
    <w:rsid w:val="00CF60D9"/>
    <w:rsid w:val="00D00F0D"/>
    <w:rsid w:val="00D05055"/>
    <w:rsid w:val="00D056DD"/>
    <w:rsid w:val="00D12984"/>
    <w:rsid w:val="00D14D80"/>
    <w:rsid w:val="00D2470A"/>
    <w:rsid w:val="00D25DAE"/>
    <w:rsid w:val="00D32DEA"/>
    <w:rsid w:val="00D33215"/>
    <w:rsid w:val="00D41DD7"/>
    <w:rsid w:val="00D449FF"/>
    <w:rsid w:val="00D473DE"/>
    <w:rsid w:val="00D52648"/>
    <w:rsid w:val="00D57729"/>
    <w:rsid w:val="00D641CA"/>
    <w:rsid w:val="00D64C37"/>
    <w:rsid w:val="00D73C78"/>
    <w:rsid w:val="00D74122"/>
    <w:rsid w:val="00D74B84"/>
    <w:rsid w:val="00D7620B"/>
    <w:rsid w:val="00D81B83"/>
    <w:rsid w:val="00D842C1"/>
    <w:rsid w:val="00D85F3B"/>
    <w:rsid w:val="00D86158"/>
    <w:rsid w:val="00D93C1E"/>
    <w:rsid w:val="00D95BBD"/>
    <w:rsid w:val="00DA0C29"/>
    <w:rsid w:val="00DA2749"/>
    <w:rsid w:val="00DA50B2"/>
    <w:rsid w:val="00DB135E"/>
    <w:rsid w:val="00DB3AD7"/>
    <w:rsid w:val="00DB4088"/>
    <w:rsid w:val="00DB4B9B"/>
    <w:rsid w:val="00DB708D"/>
    <w:rsid w:val="00DC09D9"/>
    <w:rsid w:val="00DC11E7"/>
    <w:rsid w:val="00DC2EF6"/>
    <w:rsid w:val="00DC4BF0"/>
    <w:rsid w:val="00DC543E"/>
    <w:rsid w:val="00DC59DA"/>
    <w:rsid w:val="00DC6D70"/>
    <w:rsid w:val="00DD1D16"/>
    <w:rsid w:val="00DD2690"/>
    <w:rsid w:val="00DD3932"/>
    <w:rsid w:val="00DD7043"/>
    <w:rsid w:val="00DE17F6"/>
    <w:rsid w:val="00DE43C1"/>
    <w:rsid w:val="00DE4560"/>
    <w:rsid w:val="00DE5A13"/>
    <w:rsid w:val="00DF58D3"/>
    <w:rsid w:val="00DF6C0A"/>
    <w:rsid w:val="00E00BC2"/>
    <w:rsid w:val="00E05A7D"/>
    <w:rsid w:val="00E064AD"/>
    <w:rsid w:val="00E10855"/>
    <w:rsid w:val="00E12B9B"/>
    <w:rsid w:val="00E14E4E"/>
    <w:rsid w:val="00E156D8"/>
    <w:rsid w:val="00E21DE7"/>
    <w:rsid w:val="00E2208E"/>
    <w:rsid w:val="00E246F3"/>
    <w:rsid w:val="00E279EC"/>
    <w:rsid w:val="00E27DC1"/>
    <w:rsid w:val="00E3269C"/>
    <w:rsid w:val="00E33DA4"/>
    <w:rsid w:val="00E42824"/>
    <w:rsid w:val="00E440FD"/>
    <w:rsid w:val="00E46F84"/>
    <w:rsid w:val="00E57392"/>
    <w:rsid w:val="00E61A83"/>
    <w:rsid w:val="00E64076"/>
    <w:rsid w:val="00E6553C"/>
    <w:rsid w:val="00E7116A"/>
    <w:rsid w:val="00E747CB"/>
    <w:rsid w:val="00E83307"/>
    <w:rsid w:val="00E90421"/>
    <w:rsid w:val="00E90A49"/>
    <w:rsid w:val="00E94670"/>
    <w:rsid w:val="00E95DFB"/>
    <w:rsid w:val="00E9741A"/>
    <w:rsid w:val="00EA2DE6"/>
    <w:rsid w:val="00EA5E8A"/>
    <w:rsid w:val="00EA728E"/>
    <w:rsid w:val="00EA7C4C"/>
    <w:rsid w:val="00EB6AAA"/>
    <w:rsid w:val="00EB7984"/>
    <w:rsid w:val="00EC0A53"/>
    <w:rsid w:val="00EC25C9"/>
    <w:rsid w:val="00ED118A"/>
    <w:rsid w:val="00ED51AD"/>
    <w:rsid w:val="00ED5419"/>
    <w:rsid w:val="00EE1FBA"/>
    <w:rsid w:val="00EE7ED8"/>
    <w:rsid w:val="00EF166E"/>
    <w:rsid w:val="00F01E51"/>
    <w:rsid w:val="00F03C8B"/>
    <w:rsid w:val="00F07563"/>
    <w:rsid w:val="00F14991"/>
    <w:rsid w:val="00F15879"/>
    <w:rsid w:val="00F1703B"/>
    <w:rsid w:val="00F20540"/>
    <w:rsid w:val="00F20FD9"/>
    <w:rsid w:val="00F22DF9"/>
    <w:rsid w:val="00F25B2B"/>
    <w:rsid w:val="00F25D0D"/>
    <w:rsid w:val="00F26109"/>
    <w:rsid w:val="00F346D7"/>
    <w:rsid w:val="00F35710"/>
    <w:rsid w:val="00F42A06"/>
    <w:rsid w:val="00F43C58"/>
    <w:rsid w:val="00F449D6"/>
    <w:rsid w:val="00F45185"/>
    <w:rsid w:val="00F45274"/>
    <w:rsid w:val="00F4596B"/>
    <w:rsid w:val="00F46E3B"/>
    <w:rsid w:val="00F47DCC"/>
    <w:rsid w:val="00F60917"/>
    <w:rsid w:val="00F63CBE"/>
    <w:rsid w:val="00F64921"/>
    <w:rsid w:val="00F64AD8"/>
    <w:rsid w:val="00F6516F"/>
    <w:rsid w:val="00F70610"/>
    <w:rsid w:val="00F7105C"/>
    <w:rsid w:val="00F72761"/>
    <w:rsid w:val="00F727E7"/>
    <w:rsid w:val="00F737AC"/>
    <w:rsid w:val="00F744EA"/>
    <w:rsid w:val="00F752A0"/>
    <w:rsid w:val="00F7702D"/>
    <w:rsid w:val="00F81F6B"/>
    <w:rsid w:val="00F825FC"/>
    <w:rsid w:val="00F97596"/>
    <w:rsid w:val="00FA6B04"/>
    <w:rsid w:val="00FB0C3E"/>
    <w:rsid w:val="00FB28ED"/>
    <w:rsid w:val="00FB47AE"/>
    <w:rsid w:val="00FB4EA8"/>
    <w:rsid w:val="00FB4FAE"/>
    <w:rsid w:val="00FC2CEF"/>
    <w:rsid w:val="00FC3D73"/>
    <w:rsid w:val="00FD03FA"/>
    <w:rsid w:val="00FE63A9"/>
    <w:rsid w:val="00FF2951"/>
    <w:rsid w:val="00FF3080"/>
    <w:rsid w:val="00FF36A2"/>
    <w:rsid w:val="00FF74C1"/>
    <w:rsid w:val="00FF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D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7E7D75"/>
  </w:style>
  <w:style w:type="paragraph" w:customStyle="1" w:styleId="Style3">
    <w:name w:val="Style3"/>
    <w:basedOn w:val="Normal"/>
    <w:uiPriority w:val="99"/>
    <w:rsid w:val="007E7D75"/>
    <w:pPr>
      <w:spacing w:line="293" w:lineRule="exact"/>
      <w:ind w:hanging="792"/>
    </w:pPr>
  </w:style>
  <w:style w:type="paragraph" w:customStyle="1" w:styleId="Style4">
    <w:name w:val="Style4"/>
    <w:basedOn w:val="Normal"/>
    <w:uiPriority w:val="99"/>
    <w:rsid w:val="007E7D75"/>
    <w:pPr>
      <w:spacing w:line="293" w:lineRule="exact"/>
      <w:jc w:val="center"/>
    </w:pPr>
  </w:style>
  <w:style w:type="paragraph" w:customStyle="1" w:styleId="Style5">
    <w:name w:val="Style5"/>
    <w:basedOn w:val="Normal"/>
    <w:uiPriority w:val="99"/>
    <w:rsid w:val="007E7D75"/>
    <w:pPr>
      <w:spacing w:line="245" w:lineRule="exact"/>
    </w:pPr>
  </w:style>
  <w:style w:type="paragraph" w:customStyle="1" w:styleId="Style6">
    <w:name w:val="Style6"/>
    <w:basedOn w:val="Normal"/>
    <w:uiPriority w:val="99"/>
    <w:rsid w:val="007E7D75"/>
    <w:pPr>
      <w:spacing w:line="229" w:lineRule="exact"/>
      <w:jc w:val="center"/>
    </w:pPr>
  </w:style>
  <w:style w:type="paragraph" w:customStyle="1" w:styleId="Style7">
    <w:name w:val="Style7"/>
    <w:basedOn w:val="Normal"/>
    <w:uiPriority w:val="99"/>
    <w:rsid w:val="007E7D75"/>
    <w:pPr>
      <w:spacing w:line="226" w:lineRule="exact"/>
      <w:jc w:val="center"/>
    </w:pPr>
  </w:style>
  <w:style w:type="paragraph" w:customStyle="1" w:styleId="Style8">
    <w:name w:val="Style8"/>
    <w:basedOn w:val="Normal"/>
    <w:uiPriority w:val="99"/>
    <w:rsid w:val="007E7D75"/>
  </w:style>
  <w:style w:type="paragraph" w:customStyle="1" w:styleId="Style9">
    <w:name w:val="Style9"/>
    <w:basedOn w:val="Normal"/>
    <w:uiPriority w:val="99"/>
    <w:rsid w:val="007E7D75"/>
  </w:style>
  <w:style w:type="paragraph" w:customStyle="1" w:styleId="Style10">
    <w:name w:val="Style10"/>
    <w:basedOn w:val="Normal"/>
    <w:uiPriority w:val="99"/>
    <w:rsid w:val="007E7D75"/>
  </w:style>
  <w:style w:type="character" w:customStyle="1" w:styleId="FontStyle12">
    <w:name w:val="Font Style12"/>
    <w:basedOn w:val="DefaultParagraphFont"/>
    <w:uiPriority w:val="99"/>
    <w:rsid w:val="007E7D7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7E7D75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">
    <w:name w:val="Font Style14"/>
    <w:basedOn w:val="DefaultParagraphFont"/>
    <w:uiPriority w:val="99"/>
    <w:rsid w:val="007E7D7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E7D75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DefaultParagraphFont"/>
    <w:uiPriority w:val="99"/>
    <w:rsid w:val="007E7D75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28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1</Pages>
  <Words>175</Words>
  <Characters>1001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13</cp:revision>
  <dcterms:created xsi:type="dcterms:W3CDTF">2013-10-16T05:02:00Z</dcterms:created>
  <dcterms:modified xsi:type="dcterms:W3CDTF">2016-02-07T17:58:00Z</dcterms:modified>
</cp:coreProperties>
</file>